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9FB96" w14:textId="77777777" w:rsidR="00BD503E" w:rsidRPr="008642EC" w:rsidRDefault="00BD503E" w:rsidP="00BD503E">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97571B9" w14:textId="77777777" w:rsidR="00BD503E" w:rsidRDefault="00BD503E" w:rsidP="00BD503E">
      <w:pPr>
        <w:pStyle w:val="BasicParagraph"/>
        <w:suppressAutoHyphens/>
        <w:spacing w:line="240" w:lineRule="auto"/>
        <w:rPr>
          <w:rFonts w:ascii="Times New Roman" w:hAnsi="Times New Roman" w:cs="Times New Roman"/>
          <w:b/>
          <w:bCs/>
          <w:color w:val="000000" w:themeColor="text1"/>
          <w:sz w:val="21"/>
          <w:szCs w:val="21"/>
        </w:rPr>
      </w:pPr>
    </w:p>
    <w:p w14:paraId="5998A3F1" w14:textId="77777777" w:rsidR="00BD503E" w:rsidRPr="00582653" w:rsidRDefault="00BD503E" w:rsidP="00BD503E">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FD6374E" w14:textId="77777777" w:rsidR="00BD503E" w:rsidRDefault="00BD503E" w:rsidP="00BD503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814949C" w14:textId="77777777" w:rsidR="00BD503E" w:rsidRDefault="00BD503E" w:rsidP="00BD503E">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8960660" w14:textId="77777777" w:rsidR="00BD503E" w:rsidRPr="00582653" w:rsidRDefault="00BD503E" w:rsidP="00BD503E">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6E80E01" wp14:editId="5F6E02A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E7F8BAF" w14:textId="6C3FBD98" w:rsidR="00BD503E" w:rsidRDefault="00BD503E" w:rsidP="00BD503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w:t>
      </w:r>
      <w:r>
        <w:rPr>
          <w:rFonts w:ascii="Times New Roman" w:eastAsiaTheme="minorEastAsia" w:hAnsi="Times New Roman" w:cs="Times New Roman"/>
          <w:color w:val="000000" w:themeColor="text1"/>
          <w:sz w:val="21"/>
          <w:szCs w:val="21"/>
          <w:lang w:val="en-US" w:eastAsia="zh-CN"/>
        </w:rPr>
        <w:t>document MPower108 Report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E1E8752" w14:textId="77777777" w:rsidR="00BD503E" w:rsidRDefault="00BD503E" w:rsidP="00BD503E">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43A5152" w14:textId="77777777" w:rsidR="00BD503E" w:rsidRPr="00582653" w:rsidRDefault="00BD503E" w:rsidP="00BD503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C4E8C6E" w14:textId="77777777" w:rsidR="00BD503E" w:rsidRPr="00582653" w:rsidRDefault="00BD503E" w:rsidP="00BD503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C6E4968" w14:textId="77777777" w:rsidR="00BD503E" w:rsidRPr="008642EC" w:rsidRDefault="00BD503E" w:rsidP="00BD503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E02CE8E" w14:textId="77777777" w:rsidR="00BD503E" w:rsidRPr="008642EC" w:rsidRDefault="00BD503E" w:rsidP="00BD503E">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CBB0B21" w14:textId="77777777" w:rsidR="00BD503E" w:rsidRPr="00582653" w:rsidRDefault="00BD503E" w:rsidP="00BD503E">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EA6E043" w14:textId="77777777" w:rsidR="00BD503E" w:rsidRPr="008642EC" w:rsidRDefault="00BD503E" w:rsidP="00BD503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2F613B4" w14:textId="77777777" w:rsidR="00BD503E" w:rsidRPr="008642EC" w:rsidRDefault="00BD503E" w:rsidP="00BD503E">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55E9E0F" w14:textId="77777777" w:rsidR="00BD503E" w:rsidRPr="00582653" w:rsidRDefault="00BD503E" w:rsidP="00BD503E">
      <w:pPr>
        <w:pStyle w:val="BasicParagraph"/>
        <w:suppressAutoHyphens/>
        <w:spacing w:line="240" w:lineRule="auto"/>
        <w:rPr>
          <w:rFonts w:ascii="Times New Roman" w:hAnsi="Times New Roman" w:cs="Times New Roman"/>
          <w:color w:val="000000" w:themeColor="text1"/>
          <w:sz w:val="21"/>
          <w:szCs w:val="21"/>
        </w:rPr>
      </w:pPr>
    </w:p>
    <w:p w14:paraId="39E26BBC" w14:textId="77777777" w:rsidR="00BD503E" w:rsidRPr="00582653" w:rsidRDefault="00BD503E" w:rsidP="00BD503E">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E4BCD4F" w14:textId="77777777" w:rsidR="00BD503E" w:rsidRDefault="00BD503E" w:rsidP="00BD503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D102A82" w14:textId="77777777" w:rsidR="00BD503E" w:rsidRDefault="00BD503E" w:rsidP="00BD503E">
      <w:pPr>
        <w:pStyle w:val="BasicParagraph"/>
        <w:suppressAutoHyphens/>
        <w:spacing w:line="240" w:lineRule="auto"/>
        <w:ind w:left="720"/>
        <w:rPr>
          <w:rFonts w:ascii="Times New Roman" w:hAnsi="Times New Roman" w:cs="Times New Roman"/>
          <w:color w:val="000000" w:themeColor="text1"/>
          <w:sz w:val="21"/>
          <w:szCs w:val="21"/>
        </w:rPr>
      </w:pPr>
    </w:p>
    <w:p w14:paraId="703BC31F" w14:textId="77777777" w:rsidR="00BD503E" w:rsidRDefault="00BD503E" w:rsidP="00BD503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FB96CE1" w14:textId="77777777" w:rsidR="00BD503E" w:rsidRDefault="00BD503E" w:rsidP="00BD503E">
      <w:pPr>
        <w:pStyle w:val="BasicParagraph"/>
        <w:suppressAutoHyphens/>
        <w:spacing w:line="240" w:lineRule="auto"/>
        <w:ind w:left="1440"/>
        <w:rPr>
          <w:rFonts w:ascii="Times New Roman" w:hAnsi="Times New Roman" w:cs="Times New Roman"/>
          <w:color w:val="000000" w:themeColor="text1"/>
          <w:sz w:val="21"/>
          <w:szCs w:val="21"/>
        </w:rPr>
      </w:pPr>
    </w:p>
    <w:p w14:paraId="4792CDE0" w14:textId="77777777" w:rsidR="00BD503E" w:rsidRDefault="00BD503E" w:rsidP="00BD503E">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5F0F7EB" w14:textId="77777777" w:rsidR="00BD503E" w:rsidRDefault="00BD503E" w:rsidP="00BD503E">
      <w:pPr>
        <w:pStyle w:val="BasicParagraph"/>
        <w:suppressAutoHyphens/>
        <w:spacing w:line="240" w:lineRule="auto"/>
        <w:ind w:left="1440"/>
        <w:rPr>
          <w:rFonts w:ascii="Times New Roman" w:hAnsi="Times New Roman" w:cs="Times New Roman"/>
          <w:color w:val="000000" w:themeColor="text1"/>
          <w:sz w:val="21"/>
          <w:szCs w:val="21"/>
        </w:rPr>
      </w:pPr>
    </w:p>
    <w:p w14:paraId="6863E1A3" w14:textId="77777777" w:rsidR="00BD503E" w:rsidRDefault="00BD503E" w:rsidP="00BD503E">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F5D1F83" w14:textId="77777777" w:rsidR="00BD503E" w:rsidRDefault="00BD503E">
      <w:pPr>
        <w:spacing w:before="0" w:after="160" w:line="259" w:lineRule="auto"/>
        <w:rPr>
          <w:rFonts w:ascii="Calibri" w:eastAsiaTheme="majorEastAsia" w:hAnsi="Calibri" w:cstheme="majorBidi"/>
          <w:b/>
          <w:color w:val="0031A7" w:themeColor="text2"/>
          <w:sz w:val="32"/>
          <w:szCs w:val="32"/>
        </w:rPr>
      </w:pPr>
      <w:bookmarkStart w:id="2" w:name="_GoBack"/>
      <w:bookmarkEnd w:id="2"/>
      <w:r>
        <w:br w:type="page"/>
      </w:r>
    </w:p>
    <w:p w14:paraId="0F7F0AA9" w14:textId="082C1CE5"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3"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3"/>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4" w:name="_Toc115176801"/>
      <w:r w:rsidRPr="00C03C41">
        <w:t>Report Template</w:t>
      </w:r>
      <w:bookmarkEnd w:id="4"/>
    </w:p>
    <w:p w14:paraId="5B50DAC1" w14:textId="77777777" w:rsidR="00C03C41" w:rsidRPr="00C03C41" w:rsidRDefault="00C03C41" w:rsidP="00BB20CD">
      <w:pPr>
        <w:pStyle w:val="Heading2"/>
      </w:pPr>
      <w:bookmarkStart w:id="5" w:name="_Toc115176802"/>
      <w:r w:rsidRPr="00C03C41">
        <w:t>Title</w:t>
      </w:r>
      <w:bookmarkEnd w:id="5"/>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6" w:name="_Toc115176803"/>
      <w:r w:rsidRPr="00C03C41">
        <w:lastRenderedPageBreak/>
        <w:t>Table of contents</w:t>
      </w:r>
      <w:bookmarkEnd w:id="6"/>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BD503E">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BD503E">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BD503E">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BD503E">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BD503E">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BD503E">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BD503E">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BD503E">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BD503E">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BD503E">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7" w:name="_Toc115176804"/>
      <w:r w:rsidRPr="00C03C41">
        <w:t>Introduction</w:t>
      </w:r>
      <w:bookmarkEnd w:id="7"/>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8" w:name="_Toc115176805"/>
      <w:r w:rsidRPr="00C03C41">
        <w:t>Executive summary also called Abstract</w:t>
      </w:r>
      <w:bookmarkEnd w:id="8"/>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9" w:name="_Toc115176806"/>
      <w:r w:rsidRPr="00C03C41">
        <w:t>Body</w:t>
      </w:r>
      <w:bookmarkEnd w:id="9"/>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0" w:name="_Toc115176807"/>
      <w:r w:rsidRPr="00C03C41">
        <w:t>Conclusion</w:t>
      </w:r>
      <w:bookmarkEnd w:id="10"/>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1" w:name="_Toc115176808"/>
      <w:r w:rsidRPr="00C03C41">
        <w:lastRenderedPageBreak/>
        <w:t>Recommendations</w:t>
      </w:r>
      <w:bookmarkEnd w:id="11"/>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2" w:name="_Toc115176809"/>
      <w:r w:rsidRPr="00C03C41">
        <w:t>References/Bibliography</w:t>
      </w:r>
      <w:bookmarkEnd w:id="12"/>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3" w:name="_Toc115176810"/>
      <w:r w:rsidRPr="00C03C41">
        <w:t>Appendix</w:t>
      </w:r>
      <w:bookmarkEnd w:id="13"/>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BD503E">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03E"/>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BD503E"/>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D503E"/>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5F7A0-89BA-4D6E-87F4-DC30B0130BBF}"/>
</file>

<file path=customXml/itemProps2.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1B8C52B1-B63B-4489-B6F8-77DE189B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2023-07-06T22:19:00Z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